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43F03" w14:textId="196A26A1" w:rsidR="00BA00AB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SHIPHYRD</w:t>
      </w:r>
      <w:r>
        <w:rPr>
          <w:rFonts w:ascii="Times New Roman" w:hAnsi="Times New Roman" w:cs="Times New Roman"/>
          <w:sz w:val="24"/>
          <w:szCs w:val="24"/>
        </w:rPr>
        <w:t xml:space="preserve">       (d.ca.1418)</w:t>
      </w:r>
    </w:p>
    <w:p w14:paraId="18589F32" w14:textId="57812B72" w:rsid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Bishopthorp.</w:t>
      </w:r>
    </w:p>
    <w:p w14:paraId="116C8604" w14:textId="0B5DF384" w:rsid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3BAF0" w14:textId="5D375490" w:rsid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40E2D" w14:textId="792D068C" w:rsid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Nov.1418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p.150)</w:t>
      </w:r>
    </w:p>
    <w:p w14:paraId="4F611222" w14:textId="5A018422" w:rsid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6E7C5" w14:textId="606614C1" w:rsid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37260D" w14:textId="2F7C9896" w:rsidR="00AD565C" w:rsidRPr="00AD565C" w:rsidRDefault="00AD565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sectPr w:rsidR="00AD565C" w:rsidRPr="00AD56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4A5D" w14:textId="77777777" w:rsidR="00AD565C" w:rsidRDefault="00AD565C" w:rsidP="009139A6">
      <w:r>
        <w:separator/>
      </w:r>
    </w:p>
  </w:endnote>
  <w:endnote w:type="continuationSeparator" w:id="0">
    <w:p w14:paraId="1C57027B" w14:textId="77777777" w:rsidR="00AD565C" w:rsidRDefault="00AD56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A7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97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8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243DC" w14:textId="77777777" w:rsidR="00AD565C" w:rsidRDefault="00AD565C" w:rsidP="009139A6">
      <w:r>
        <w:separator/>
      </w:r>
    </w:p>
  </w:footnote>
  <w:footnote w:type="continuationSeparator" w:id="0">
    <w:p w14:paraId="656DCB87" w14:textId="77777777" w:rsidR="00AD565C" w:rsidRDefault="00AD56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2C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25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EA4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65C"/>
    <w:rsid w:val="000666E0"/>
    <w:rsid w:val="002510B7"/>
    <w:rsid w:val="005C130B"/>
    <w:rsid w:val="00826F5C"/>
    <w:rsid w:val="009139A6"/>
    <w:rsid w:val="009448BB"/>
    <w:rsid w:val="00A3176C"/>
    <w:rsid w:val="00AD565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43DAD"/>
  <w15:chartTrackingRefBased/>
  <w15:docId w15:val="{9525DA64-06C9-49B4-AEE9-AA83CFBB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2022-06-27T19:40:00Z</dcterms:created>
  <dcterms:modified xsi:type="dcterms:W3CDTF">2022-06-27T19:46:00Z</dcterms:modified>
</cp:coreProperties>
</file>